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33" w:rsidRDefault="006A3733">
      <w:pPr>
        <w:widowControl w:val="0"/>
        <w:jc w:val="center"/>
        <w:rPr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Version 02.08.02.00</w:t>
      </w:r>
    </w:p>
    <w:p w:rsidR="006A3733" w:rsidRDefault="006A3733">
      <w:pPr>
        <w:widowControl w:val="0"/>
        <w:rPr>
          <w:b/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b/>
          <w:sz w:val="22"/>
        </w:rPr>
        <w:t>All Modes of Play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  <w:u w:val="single"/>
        </w:rPr>
        <w:t>Air Operations</w:t>
      </w:r>
    </w:p>
    <w:p w:rsidR="006A3733" w:rsidRDefault="006A373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returning carrier air units to their carriers.</w:t>
      </w:r>
    </w:p>
    <w:p w:rsidR="006A3733" w:rsidRDefault="006A3733">
      <w:pPr>
        <w:widowControl w:val="0"/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ab/>
      </w: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6A3733" w:rsidRDefault="006A3733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tab/>
      </w:r>
      <w:r>
        <w:tab/>
      </w:r>
      <w:r>
        <w:tab/>
      </w:r>
      <w:r>
        <w:tab/>
      </w:r>
    </w:p>
    <w:p w:rsidR="006A3733" w:rsidRDefault="006A3733">
      <w:pPr>
        <w:widowControl w:val="0"/>
      </w:pPr>
    </w:p>
    <w:p w:rsidR="006A3733" w:rsidRDefault="006A3733">
      <w:pPr>
        <w:widowControl w:val="0"/>
      </w:pPr>
      <w:r>
        <w:tab/>
      </w:r>
      <w:r>
        <w:tab/>
      </w: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  <w:r>
        <w:tab/>
      </w:r>
      <w:r>
        <w:tab/>
      </w:r>
      <w:r>
        <w:tab/>
      </w:r>
      <w:r>
        <w:tab/>
      </w:r>
    </w:p>
    <w:p w:rsidR="006A3733" w:rsidRDefault="006A3733">
      <w:pPr>
        <w:widowControl w:val="0"/>
      </w:pPr>
    </w:p>
    <w:p w:rsidR="006A3733" w:rsidRDefault="006A3733">
      <w:pPr>
        <w:widowControl w:val="0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jc w:val="center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ind w:left="72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ind w:left="72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jc w:val="center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ind w:left="72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ind w:left="72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jc w:val="center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ind w:left="72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p w:rsidR="006A3733" w:rsidRDefault="006A3733">
      <w:pPr>
        <w:widowControl w:val="0"/>
        <w:rPr>
          <w:sz w:val="22"/>
        </w:rPr>
      </w:pPr>
    </w:p>
    <w:sectPr w:rsidR="006A3733" w:rsidSect="006A3733">
      <w:type w:val="continuous"/>
      <w:pgSz w:w="12240" w:h="15840"/>
      <w:pgMar w:top="1020" w:right="900" w:bottom="930" w:left="900" w:header="540" w:footer="45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733"/>
    <w:rsid w:val="006A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